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E942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3A00E47">
      <w:pPr>
        <w:keepNext w:val="0"/>
        <w:keepLines w:val="0"/>
        <w:pageBreakBefore w:val="0"/>
        <w:widowControl/>
        <w:kinsoku/>
        <w:wordWrap/>
        <w:overflowPunct/>
        <w:topLinePunct w:val="0"/>
        <w:autoSpaceDE/>
        <w:autoSpaceDN/>
        <w:bidi w:val="0"/>
        <w:adjustRightInd w:val="0"/>
        <w:snapToGrid w:val="0"/>
        <w:spacing w:after="0" w:line="160" w:lineRule="exact"/>
        <w:jc w:val="center"/>
        <w:textAlignment w:val="auto"/>
        <w:rPr>
          <w:rFonts w:ascii="Times New Roman" w:hAnsi="Times New Roman" w:eastAsia="方正楷体_GBK" w:cs="仿宋"/>
          <w:b/>
          <w:sz w:val="36"/>
          <w:szCs w:val="36"/>
        </w:rPr>
      </w:pPr>
    </w:p>
    <w:p w14:paraId="55D0B4C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184</w:t>
      </w:r>
      <w:r>
        <w:rPr>
          <w:rFonts w:hint="eastAsia" w:ascii="Times New Roman" w:hAnsi="Times New Roman" w:eastAsia="方正楷体_GBK" w:cs="仿宋"/>
          <w:b/>
          <w:sz w:val="36"/>
          <w:szCs w:val="36"/>
        </w:rPr>
        <w:t>号</w:t>
      </w:r>
    </w:p>
    <w:p w14:paraId="3B6EDBE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13E341F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岳新乡猫山村9组（原新田村9组）</w:t>
      </w:r>
      <w:r>
        <w:rPr>
          <w:rFonts w:hint="eastAsia" w:ascii="Times New Roman" w:hAnsi="Times New Roman" w:eastAsia="方正仿宋_GBK"/>
          <w:sz w:val="36"/>
          <w:szCs w:val="36"/>
        </w:rPr>
        <w:t>的部分集体土地征收为国家所有。现将有关事项公告如下。</w:t>
      </w:r>
    </w:p>
    <w:p w14:paraId="46554CC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196F70AB">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3433152E">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1C01F62D">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气田高石梯磨</w:t>
      </w:r>
      <w:bookmarkStart w:id="0" w:name="_GoBack"/>
      <w:bookmarkEnd w:id="0"/>
      <w:r>
        <w:rPr>
          <w:rFonts w:hint="eastAsia" w:ascii="Times New Roman" w:hAnsi="Times New Roman" w:eastAsia="方正仿宋_GBK"/>
          <w:sz w:val="36"/>
          <w:szCs w:val="36"/>
          <w:lang w:val="en-US" w:eastAsia="zh-CN"/>
        </w:rPr>
        <w:t>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28FB7A1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7D94285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val="en-US" w:eastAsia="zh-CN"/>
        </w:rPr>
        <w:t>岳新乡猫山村9组（原新田村9组）</w:t>
      </w:r>
      <w:r>
        <w:rPr>
          <w:rFonts w:hint="eastAsia" w:ascii="Times New Roman" w:hAnsi="Times New Roman" w:eastAsia="方正仿宋_GBK"/>
          <w:sz w:val="36"/>
          <w:szCs w:val="36"/>
        </w:rPr>
        <w:t>，</w:t>
      </w:r>
      <w:r>
        <w:rPr>
          <w:rFonts w:hint="eastAsia" w:ascii="Times New Roman" w:hAnsi="Times New Roman" w:eastAsia="方正仿宋_GBK"/>
          <w:sz w:val="36"/>
          <w:szCs w:val="36"/>
          <w:lang w:eastAsia="zh-CN"/>
        </w:rPr>
        <w:t>幅员面积</w:t>
      </w:r>
      <w:r>
        <w:rPr>
          <w:rFonts w:hint="eastAsia" w:ascii="Times New Roman" w:hAnsi="Times New Roman" w:eastAsia="方正仿宋_GBK"/>
          <w:sz w:val="36"/>
          <w:szCs w:val="36"/>
          <w:lang w:val="en-US" w:eastAsia="zh-CN"/>
        </w:rPr>
        <w:t>347.4735亩，</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158.5425</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63</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2.5165</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6.7290</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6.7290</w:t>
      </w:r>
      <w:r>
        <w:rPr>
          <w:rFonts w:hint="eastAsia" w:ascii="Times New Roman" w:hAnsi="Times New Roman" w:eastAsia="方正仿宋_GBK"/>
          <w:sz w:val="36"/>
          <w:szCs w:val="36"/>
        </w:rPr>
        <w:t>亩（其中耕地</w:t>
      </w:r>
      <w:r>
        <w:rPr>
          <w:rFonts w:hint="eastAsia" w:ascii="Times New Roman" w:hAnsi="Times New Roman" w:eastAsia="方正仿宋_GBK"/>
          <w:sz w:val="36"/>
          <w:szCs w:val="36"/>
          <w:lang w:val="en-US" w:eastAsia="zh-CN"/>
        </w:rPr>
        <w:t>6.7290</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5328EE6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黑体_GBK" w:cs="方正黑体_GBK"/>
          <w:sz w:val="36"/>
          <w:szCs w:val="36"/>
          <w:lang w:val="en-US" w:eastAsia="zh-CN"/>
        </w:rPr>
        <w:t>309534.00</w:t>
      </w:r>
      <w:r>
        <w:rPr>
          <w:rFonts w:hint="eastAsia" w:ascii="Times New Roman" w:hAnsi="Times New Roman" w:eastAsia="方正黑体_GBK" w:cs="方正黑体_GBK"/>
          <w:sz w:val="36"/>
          <w:szCs w:val="36"/>
        </w:rPr>
        <w:t>元）</w:t>
      </w:r>
    </w:p>
    <w:p w14:paraId="4B8C4CB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3AF3C498">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6.7290</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309534.00</w:t>
      </w:r>
      <w:r>
        <w:rPr>
          <w:rFonts w:hint="eastAsia" w:ascii="Times New Roman" w:hAnsi="Times New Roman" w:eastAsia="方正仿宋_GBK"/>
          <w:sz w:val="36"/>
          <w:szCs w:val="36"/>
        </w:rPr>
        <w:t>元</w:t>
      </w:r>
    </w:p>
    <w:p w14:paraId="4CCD07EE">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2E430797">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6F17137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3AB5ABE2">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88FBDB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0ECC560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6AFFD5C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1C7D9C5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844774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22CB647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855EE5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0F20DDD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99AE017">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41529729">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46E1B7"/>
    <w:multiLevelType w:val="singleLevel"/>
    <w:tmpl w:val="3846E1B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400C4E"/>
    <w:rsid w:val="06AD4030"/>
    <w:rsid w:val="0721282E"/>
    <w:rsid w:val="09AA4D5C"/>
    <w:rsid w:val="09B13C01"/>
    <w:rsid w:val="09C424AB"/>
    <w:rsid w:val="0A74439D"/>
    <w:rsid w:val="0B1A7CC0"/>
    <w:rsid w:val="0B876535"/>
    <w:rsid w:val="0D9832F6"/>
    <w:rsid w:val="0DC336A0"/>
    <w:rsid w:val="0EE52A94"/>
    <w:rsid w:val="0FFA00C0"/>
    <w:rsid w:val="104F3F68"/>
    <w:rsid w:val="149F6963"/>
    <w:rsid w:val="14EE75DA"/>
    <w:rsid w:val="15411A14"/>
    <w:rsid w:val="15432E71"/>
    <w:rsid w:val="1671100B"/>
    <w:rsid w:val="17426EB9"/>
    <w:rsid w:val="18F002B2"/>
    <w:rsid w:val="193E689A"/>
    <w:rsid w:val="19E82D37"/>
    <w:rsid w:val="19FA0ED7"/>
    <w:rsid w:val="1AB80BBD"/>
    <w:rsid w:val="1ABC044C"/>
    <w:rsid w:val="1C613E89"/>
    <w:rsid w:val="1EDD3086"/>
    <w:rsid w:val="1FB4300E"/>
    <w:rsid w:val="217001E2"/>
    <w:rsid w:val="220F3557"/>
    <w:rsid w:val="22233EEB"/>
    <w:rsid w:val="227662BE"/>
    <w:rsid w:val="23C94632"/>
    <w:rsid w:val="23FF085B"/>
    <w:rsid w:val="24155071"/>
    <w:rsid w:val="256C0FE2"/>
    <w:rsid w:val="257D0670"/>
    <w:rsid w:val="263271D5"/>
    <w:rsid w:val="26BE139A"/>
    <w:rsid w:val="2858699F"/>
    <w:rsid w:val="2A181297"/>
    <w:rsid w:val="2D940467"/>
    <w:rsid w:val="2EBE07DF"/>
    <w:rsid w:val="2F0D7070"/>
    <w:rsid w:val="2F484DA8"/>
    <w:rsid w:val="2F563C39"/>
    <w:rsid w:val="2FAA2B11"/>
    <w:rsid w:val="2FD75420"/>
    <w:rsid w:val="30C776F3"/>
    <w:rsid w:val="317E6003"/>
    <w:rsid w:val="32A52EC9"/>
    <w:rsid w:val="32B2014A"/>
    <w:rsid w:val="3355548A"/>
    <w:rsid w:val="34375548"/>
    <w:rsid w:val="34627E5E"/>
    <w:rsid w:val="34B14942"/>
    <w:rsid w:val="34CE5EA8"/>
    <w:rsid w:val="34E56399"/>
    <w:rsid w:val="37686BB1"/>
    <w:rsid w:val="37E5E289"/>
    <w:rsid w:val="3872005A"/>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F84495"/>
    <w:rsid w:val="49D96075"/>
    <w:rsid w:val="4A09107A"/>
    <w:rsid w:val="4B1D4687"/>
    <w:rsid w:val="4B366772"/>
    <w:rsid w:val="4CF76367"/>
    <w:rsid w:val="4D5A04CE"/>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8E090A"/>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693</Words>
  <Characters>792</Characters>
  <Lines>0</Lines>
  <Paragraphs>0</Paragraphs>
  <TotalTime>34</TotalTime>
  <ScaleCrop>false</ScaleCrop>
  <LinksUpToDate>false</LinksUpToDate>
  <CharactersWithSpaces>921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2024-07-15T09:15:22Z</cp:lastPrinted>
  <dcterms:modified xsi:type="dcterms:W3CDTF">2024-07-15T09:15:24Z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2F6EC7B3F2724C108C1C8B06CAB52A72_13</vt:lpwstr>
  </property>
</Properties>
</file>